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1a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F549C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bookmarkStart w:id="0" w:name="_GoBack"/>
            <w:bookmarkEnd w:id="0"/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50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C9C" w:rsidRDefault="008D1C9C">
      <w:r>
        <w:separator/>
      </w:r>
    </w:p>
  </w:endnote>
  <w:endnote w:type="continuationSeparator" w:id="0">
    <w:p w:rsidR="008D1C9C" w:rsidRDefault="008D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C9C" w:rsidRDefault="008D1C9C">
      <w:r>
        <w:separator/>
      </w:r>
    </w:p>
  </w:footnote>
  <w:footnote w:type="continuationSeparator" w:id="0">
    <w:p w:rsidR="008D1C9C" w:rsidRDefault="008D1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549C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1C9C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33C65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0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2017-06-05T23:14:00Z</dcterms:created>
  <dcterms:modified xsi:type="dcterms:W3CDTF">2017-06-05T23:15:00Z</dcterms:modified>
</cp:coreProperties>
</file>